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  <w:sz w:val="8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  <w:color w:val="000000"/>
        </w:rPr>
      </w:pPr>
      <w:r>
        <w:rPr>
          <w:rFonts w:eastAsia="MS Mincho"/>
          <w:b/>
          <w:i/>
          <w:color w:val="000000"/>
        </w:rPr>
        <w:t xml:space="preserve">  </w:t>
      </w:r>
      <w:r>
        <w:rPr>
          <w:rFonts w:eastAsia="MS Mincho"/>
          <w:b/>
          <w:i/>
          <w:color w:val="000000"/>
          <w:sz w:val="21"/>
        </w:rPr>
        <w:t>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bookmarkStart w:id="0" w:name="_Ref320793993"/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1"/>
            </w:r>
            <w:bookmarkEnd w:id="0"/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vos nom et prénom(s)"/>
                  <w:textInput>
                    <w:default w:val=". . . . . . . . . . . . . . . . . . . . . . . . . . . . . . . . . . . . . . . . . . . . . . . . . . . . . . . . . . . . . . . . . . . . . . .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 . . . . . . .</w:t>
            </w:r>
            <w:bookmarkEnd w:id="1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sollicite l'octroi d'une </w:t>
            </w:r>
            <w:r>
              <w:rPr>
                <w:rFonts w:cs="Arial"/>
                <w:b/>
                <w:bCs/>
                <w:spacing w:val="-2"/>
                <w:sz w:val="21"/>
                <w:szCs w:val="22"/>
                <w:lang w:val="fr-FR"/>
              </w:rPr>
              <w:t>pension de survie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à la suite du décès, survenu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Date du décès du donnant droit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begin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instrText xml:space="preserve"> NOTEREF _Ref320793993 \h  \* MERGEFORMAT </w:instrTex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separate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1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les nom et prénom(s) du donnant droit"/>
                  <w:textInput>
                    <w:default w:val=". . . . . . . . . . . 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né(e) le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(ou n° national du défunt:</w:t>
            </w:r>
            <w:bookmarkStart w:id="2" w:name="Text8"/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  <w:bookmarkEnd w:id="2"/>
            <w:r>
              <w:rPr>
                <w:rFonts w:cs="Arial"/>
                <w:spacing w:val="-2"/>
                <w:sz w:val="21"/>
                <w:szCs w:val="22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survivant (date du mariage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divorcé (date du divorce le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divorc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>en qualité d’orphelin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représentant légal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né(e)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left" w:pos="-720"/>
                <w:tab w:val="left" w:pos="306"/>
                <w:tab w:val="left" w:pos="360"/>
                <w:tab w:val="left" w:pos="127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Au moment de son décès, le défunt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bénéficiait d'une pension de retraite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était en service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avait cessé ses fonctions anticipativement, sans être pensionné</w:t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fonction exercée auprès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 DE L’AYANT DROIT 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- boîte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. . ."/>
                  </w:textInput>
                </w:ffData>
              </w:fldChar>
            </w:r>
            <w:bookmarkStart w:id="3" w:name="Texte6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3"/>
          </w:p>
          <w:p>
            <w:pPr>
              <w:tabs>
                <w:tab w:val="right" w:pos="10206"/>
                <w:tab w:val="right" w:leader="dot" w:pos="10773"/>
              </w:tabs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>Numéro postal :</w:t>
            </w:r>
            <w:bookmarkStart w:id="4" w:name="Texte7"/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 xml:space="preserve">. . . . . . . . . . . . 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4"/>
            <w:r>
              <w:rPr>
                <w:rFonts w:cs="Arial"/>
                <w:sz w:val="21"/>
                <w:szCs w:val="22"/>
              </w:rPr>
              <w:t xml:space="preserve"> - Commune 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. . ."/>
                    <w:format w:val="UPPERCASE"/>
                  </w:textInput>
                </w:ffData>
              </w:fldChar>
            </w:r>
            <w:bookmarkStart w:id="5" w:name="Texte8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 xml:space="preserve">Téléphone ou GSM </w:t>
            </w:r>
            <w:bookmarkStart w:id="6" w:name="Texte9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bookmarkEnd w:id="6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z w:val="21"/>
                <w:szCs w:val="22"/>
              </w:rPr>
              <w:t>E-mail : 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bookmarkStart w:id="7" w:name="Texte11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7"/>
          </w:p>
        </w:tc>
      </w:tr>
    </w:tbl>
    <w:p>
      <w:pPr>
        <w:tabs>
          <w:tab w:val="left" w:pos="2232"/>
        </w:tabs>
        <w:rPr>
          <w:rFonts w:eastAsia="MS Mincho"/>
          <w:sz w:val="21"/>
        </w:rPr>
      </w:pPr>
    </w:p>
    <w:tbl>
      <w:tblPr>
        <w:tblW w:w="10212" w:type="dxa"/>
        <w:tblInd w:w="1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12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8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  <w:r>
              <w:rPr>
                <w:rFonts w:eastAsia="MS Mincho"/>
                <w:lang w:val="fr-FR"/>
              </w:rPr>
              <w:t xml:space="preserve">, le </w:t>
            </w:r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"/>
                  </w:textInput>
                </w:ffData>
              </w:fldChar>
            </w:r>
            <w:bookmarkStart w:id="9" w:name="Texte17"/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9"/>
          </w:p>
        </w:tc>
      </w:tr>
    </w:tbl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ind w:left="113"/>
        <w:rPr>
          <w:rFonts w:cs="Arial"/>
          <w:spacing w:val="-2"/>
          <w:sz w:val="21"/>
          <w:szCs w:val="22"/>
          <w:lang w:val="fr-FR"/>
        </w:rPr>
      </w:pPr>
      <w:r>
        <w:rPr>
          <w:rFonts w:cs="Arial"/>
          <w:spacing w:val="-2"/>
          <w:sz w:val="21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  <w:sz w:val="21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01346.04.16 03/01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Complétez les nom et prénom(s) en LETTRES CAPITALES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Cochez la case correspondante.</w:t>
      </w:r>
    </w:p>
  </w:footnote>
  <w:footnote w:id="3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4">
    <w:p>
      <w:pPr>
        <w:pStyle w:val="Notedebasdepage"/>
        <w:tabs>
          <w:tab w:val="left" w:pos="426"/>
        </w:tabs>
        <w:spacing w:after="160"/>
        <w:ind w:left="425" w:hanging="425"/>
        <w:rPr>
          <w:rFonts w:cs="Arial"/>
          <w:sz w:val="22"/>
          <w:szCs w:val="22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Votre numéro national est mentionné au dos de votre carte d’identité.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SURVIE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1/07/2022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rPr>
              <w:b/>
            </w:rPr>
            <w:t>Introduction de votre demande de pension de survie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1321300F-0D99-49F6-950D-490F97B5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1346_04.16.03.01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F01346_04.16.03.01_intra.dotx</Template>
  <TotalTime>0</TotalTime>
  <Pages>1</Pages>
  <Words>451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3</cp:revision>
  <cp:lastPrinted>2022-07-01T14:05:00Z</cp:lastPrinted>
  <dcterms:created xsi:type="dcterms:W3CDTF">2022-04-29T06:51:00Z</dcterms:created>
  <dcterms:modified xsi:type="dcterms:W3CDTF">2022-07-01T14:05:00Z</dcterms:modified>
</cp:coreProperties>
</file>